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4D74D7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603BE0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07143/019-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871CB3">
          <w:t>22.09.2016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871CB3" w:rsidRPr="00871CB3">
          <w:rPr>
            <w:bCs/>
          </w:rPr>
          <w:t>17</w:t>
        </w:r>
        <w:r w:rsidR="00871CB3" w:rsidRPr="00871CB3">
          <w:rPr>
            <w:b/>
          </w:rPr>
          <w:t>.10.2016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603BE0" w:rsidRPr="00603BE0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603BE0" w:rsidRPr="00603BE0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603BE0" w:rsidRPr="00603BE0">
          <w:rPr>
            <w:rStyle w:val="aa"/>
          </w:rPr>
          <w:t xml:space="preserve"> 5 хирургическое отделение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603BE0" w:rsidRPr="00603BE0">
          <w:rPr>
            <w:u w:val="single"/>
          </w:rPr>
          <w:t xml:space="preserve"> 07143/019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603BE0" w:rsidRPr="00603BE0">
          <w:rPr>
            <w:rStyle w:val="aa"/>
          </w:rPr>
          <w:t xml:space="preserve"> Операционная медицинская сестра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603BE0" w:rsidRPr="00603BE0">
          <w:rPr>
            <w:rStyle w:val="aa"/>
          </w:rPr>
          <w:t xml:space="preserve"> 24268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603BE0" w:rsidRPr="00603BE0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Pr="004B7CEF" w:rsidRDefault="004D74D7" w:rsidP="004D74D7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4D74D7" w:rsidRPr="004B7CEF" w:rsidRDefault="004D74D7" w:rsidP="003367BB">
            <w:pPr>
              <w:pStyle w:val="a8"/>
            </w:pPr>
            <w:r>
              <w:t>± 25 %</w:t>
            </w:r>
          </w:p>
        </w:tc>
      </w:tr>
      <w:tr w:rsidR="004D74D7" w:rsidRPr="004B7CEF" w:rsidTr="004C53B3">
        <w:trPr>
          <w:jc w:val="center"/>
        </w:trPr>
        <w:tc>
          <w:tcPr>
            <w:tcW w:w="4678" w:type="dxa"/>
            <w:vAlign w:val="center"/>
          </w:tcPr>
          <w:p w:rsidR="004D74D7" w:rsidRDefault="004D74D7" w:rsidP="004D74D7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4D74D7" w:rsidRDefault="004D74D7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4D74D7" w:rsidRDefault="004D74D7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4D74D7" w:rsidRDefault="004D74D7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4D74D7" w:rsidRDefault="004D74D7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4D74D7" w:rsidRPr="004D74D7" w:rsidRDefault="00B960C9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4D74D7" w:rsidRPr="004D74D7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4D74D7" w:rsidRPr="004D74D7" w:rsidRDefault="004D74D7" w:rsidP="00AD14A4">
      <w:r w:rsidRPr="004D74D7">
        <w:t>- ГН 2.2.5.1313-03 Предельно допустимые концентрации (ПДК) вредных веществ в воздухе рабочей зоны;</w:t>
      </w:r>
    </w:p>
    <w:p w:rsidR="00576095" w:rsidRPr="004B7CEF" w:rsidRDefault="004D74D7" w:rsidP="00AD14A4">
      <w:r w:rsidRPr="004D74D7">
        <w:t>- ГОСТ 12.1.014-84 Воздух рабочей зоны. Метод измерения концентраций вредных веществ индикаторными трубками.</w:t>
      </w:r>
      <w:r w:rsidR="00B960C9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4D74D7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Операционная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B7CEF" w:rsidRDefault="004D74D7" w:rsidP="00FF386A">
            <w:pPr>
              <w:pStyle w:val="a8"/>
            </w:pP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6" w:name="ko1_2356"/>
            <w:bookmarkEnd w:id="16"/>
            <w:r w:rsidRPr="004D74D7"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2000/1000</w:t>
            </w:r>
          </w:p>
        </w:tc>
        <w:tc>
          <w:tcPr>
            <w:tcW w:w="1222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4</w:t>
            </w:r>
          </w:p>
        </w:tc>
        <w:tc>
          <w:tcPr>
            <w:tcW w:w="1518" w:type="dxa"/>
            <w:vAlign w:val="center"/>
          </w:tcPr>
          <w:p w:rsidR="004D74D7" w:rsidRPr="004B7CEF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5128D6" w:rsidP="00FF386A">
            <w:pPr>
              <w:pStyle w:val="a8"/>
            </w:pPr>
            <w:r>
              <w:t>5</w:t>
            </w:r>
            <w:r w:rsidR="004D74D7" w:rsidRPr="004D74D7">
              <w:t>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  <w:i/>
              </w:rPr>
            </w:pPr>
            <w:bookmarkStart w:id="17" w:name="itog"/>
            <w:bookmarkEnd w:id="17"/>
            <w:r>
              <w:rPr>
                <w:b/>
                <w:i/>
              </w:rPr>
              <w:t>Среднесменные значения концентрации: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  <w:r w:rsidRPr="004D74D7">
              <w:rPr>
                <w:b/>
              </w:rPr>
              <w:t>100</w:t>
            </w:r>
          </w:p>
        </w:tc>
      </w:tr>
      <w:tr w:rsidR="004D74D7" w:rsidRPr="004B7CEF" w:rsidTr="00FF386A">
        <w:trPr>
          <w:jc w:val="center"/>
        </w:trPr>
        <w:tc>
          <w:tcPr>
            <w:tcW w:w="3237" w:type="dxa"/>
            <w:vAlign w:val="center"/>
          </w:tcPr>
          <w:p w:rsidR="004D74D7" w:rsidRPr="004D74D7" w:rsidRDefault="004D74D7" w:rsidP="00FF386A">
            <w:pPr>
              <w:pStyle w:val="a8"/>
              <w:rPr>
                <w:i/>
              </w:rPr>
            </w:pPr>
            <w:bookmarkStart w:id="18" w:name="kcss2356"/>
            <w:bookmarkEnd w:id="18"/>
            <w:r>
              <w:rPr>
                <w:i/>
              </w:rPr>
              <w:t>Этанол, мг/м3</w:t>
            </w:r>
          </w:p>
        </w:tc>
        <w:tc>
          <w:tcPr>
            <w:tcW w:w="1453" w:type="dxa"/>
            <w:vAlign w:val="center"/>
          </w:tcPr>
          <w:p w:rsidR="004D74D7" w:rsidRDefault="004D74D7" w:rsidP="00FF386A">
            <w:pPr>
              <w:pStyle w:val="a8"/>
            </w:pPr>
            <w:r>
              <w:t>Менее 200</w:t>
            </w:r>
          </w:p>
        </w:tc>
        <w:tc>
          <w:tcPr>
            <w:tcW w:w="1330" w:type="dxa"/>
            <w:vAlign w:val="center"/>
          </w:tcPr>
          <w:p w:rsidR="004D74D7" w:rsidRDefault="004D74D7" w:rsidP="00FF386A">
            <w:pPr>
              <w:pStyle w:val="a8"/>
            </w:pPr>
            <w:r>
              <w:t>1000</w:t>
            </w:r>
          </w:p>
        </w:tc>
        <w:tc>
          <w:tcPr>
            <w:tcW w:w="1222" w:type="dxa"/>
            <w:vAlign w:val="center"/>
          </w:tcPr>
          <w:p w:rsidR="004D74D7" w:rsidRDefault="004D74D7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4D74D7" w:rsidRDefault="004D74D7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4D74D7" w:rsidRPr="004D74D7" w:rsidRDefault="004D74D7" w:rsidP="00FF386A">
            <w:pPr>
              <w:pStyle w:val="a8"/>
              <w:rPr>
                <w:b/>
              </w:rPr>
            </w:pPr>
          </w:p>
        </w:tc>
      </w:tr>
    </w:tbl>
    <w:p w:rsidR="004D74D7" w:rsidRDefault="004D74D7" w:rsidP="00367816">
      <w:r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4D74D7" w:rsidRPr="004D74D7">
          <w:rPr>
            <w:bCs/>
          </w:rPr>
          <w:t>-</w:t>
        </w:r>
        <w:r w:rsidR="004D74D7" w:rsidRPr="004D74D7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4D74D7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4D74D7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4D74D7" w:rsidRDefault="004D74D7" w:rsidP="00EF6C29">
            <w:pPr>
              <w:pStyle w:val="a8"/>
            </w:pPr>
            <w:r w:rsidRPr="004D74D7">
              <w:t>Митяева Ольга Александровна</w:t>
            </w:r>
          </w:p>
        </w:tc>
      </w:tr>
      <w:tr w:rsidR="00EF6C29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19" w:name="fio_users"/>
            <w:bookmarkEnd w:id="19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4D74D7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0" w:name="fio_users2"/>
            <w:bookmarkEnd w:id="20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4D74D7" w:rsidRDefault="004D74D7" w:rsidP="00EF6C29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4D74D7" w:rsidTr="004D74D7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lastRenderedPageBreak/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4D74D7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4D74D7" w:rsidRDefault="004D74D7" w:rsidP="003367BB">
            <w:pPr>
              <w:pStyle w:val="a8"/>
            </w:pPr>
            <w:r w:rsidRPr="004D74D7">
              <w:t>Лукичев Дмитрий Олегович</w:t>
            </w:r>
          </w:p>
        </w:tc>
      </w:tr>
      <w:tr w:rsidR="003367BB" w:rsidRPr="004D74D7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1" w:name="fio_izm_users"/>
            <w:bookmarkEnd w:id="21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4D74D7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4D74D7" w:rsidRDefault="004D74D7" w:rsidP="003367BB">
            <w:pPr>
              <w:pStyle w:val="a8"/>
              <w:rPr>
                <w:b/>
                <w:vertAlign w:val="superscript"/>
              </w:rPr>
            </w:pPr>
            <w:r w:rsidRPr="004D74D7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D74D7" w:rsidRDefault="004D74D7" w:rsidP="0076042D">
      <w:pPr>
        <w:pStyle w:val="a9"/>
      </w:pPr>
      <w:r>
        <w:separator/>
      </w:r>
    </w:p>
  </w:endnote>
  <w:endnote w:type="continuationSeparator" w:id="0">
    <w:p w:rsidR="004D74D7" w:rsidRDefault="004D74D7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603BE0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07143/019-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B960C9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B960C9" w:rsidRPr="004C53B3">
            <w:rPr>
              <w:rStyle w:val="ad"/>
              <w:sz w:val="20"/>
              <w:szCs w:val="20"/>
            </w:rPr>
            <w:fldChar w:fldCharType="separate"/>
          </w:r>
          <w:r w:rsidR="00603BE0">
            <w:rPr>
              <w:rStyle w:val="ad"/>
              <w:noProof/>
              <w:sz w:val="20"/>
              <w:szCs w:val="20"/>
            </w:rPr>
            <w:t>1</w:t>
          </w:r>
          <w:r w:rsidR="00B960C9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603BE0" w:rsidRPr="00603BE0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D74D7" w:rsidRDefault="004D74D7" w:rsidP="0076042D">
      <w:pPr>
        <w:pStyle w:val="a9"/>
      </w:pPr>
      <w:r>
        <w:separator/>
      </w:r>
    </w:p>
  </w:footnote>
  <w:footnote w:type="continuationSeparator" w:id="0">
    <w:p w:rsidR="004D74D7" w:rsidRDefault="004D74D7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"/>
    <w:docVar w:name="anal_rms" w:val="3;  07143/019, 07143/019-1А (07143/019), 07143/019-2А (07143/01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5 хирургическое отделение"/>
    <w:docVar w:name="class" w:val="2"/>
    <w:docVar w:name="close_doc_flag" w:val="0"/>
    <w:docVar w:name="co_classes" w:val="   "/>
    <w:docVar w:name="codeok" w:val=" 2426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D516C1DAA5FA4B858B134C7017FA22E0"/>
    <w:docVar w:name="fill_date" w:val="17.10.2016"/>
    <w:docVar w:name="hlp" w:val="3"/>
    <w:docVar w:name="izm_date" w:val="22.09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19- Х "/>
    <w:docVar w:name="oborud" w:val=" Видиоскопическая стойка STORZ, коагулятор FORCE FX, аппарат наркоза ФАБИУС, стол операционный электрический, отсос, хирургический инструментарий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4629810A04746AABE288588E109DD22"/>
    <w:docVar w:name="rm_id" w:val="196"/>
    <w:docVar w:name="rm_name" w:val=" Операционная медицинская сестра "/>
    <w:docVar w:name="rm_number" w:val=" 07143/019 "/>
    <w:docVar w:name="si_guids" w:val="58C689677C1B4764B703F96096941553@-@-@-~7C5346ACFAC44E7EBAE979DD9B4FE916@2702@10.06.2016@10.12.2016"/>
    <w:docVar w:name="sign_date" w:val="   "/>
    <w:docVar w:name="struct_info" w:val="    "/>
    <w:docVar w:name="template" w:val="him_prg_sout.dot"/>
    <w:docVar w:name="timesmena" w:val="360"/>
    <w:docVar w:name="tools" w:val=" Этанол "/>
    <w:docVar w:name="version" w:val="51"/>
  </w:docVars>
  <w:rsids>
    <w:rsidRoot w:val="009A1B98"/>
    <w:rsid w:val="00025683"/>
    <w:rsid w:val="00046815"/>
    <w:rsid w:val="0005566C"/>
    <w:rsid w:val="000D1F5B"/>
    <w:rsid w:val="00110025"/>
    <w:rsid w:val="001429B1"/>
    <w:rsid w:val="001607C8"/>
    <w:rsid w:val="001A5925"/>
    <w:rsid w:val="001F4D8D"/>
    <w:rsid w:val="00234932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A47AD"/>
    <w:rsid w:val="004B7CEF"/>
    <w:rsid w:val="004C4DB2"/>
    <w:rsid w:val="004C53B3"/>
    <w:rsid w:val="004D74D7"/>
    <w:rsid w:val="005128D6"/>
    <w:rsid w:val="00563E94"/>
    <w:rsid w:val="00576095"/>
    <w:rsid w:val="005A3A36"/>
    <w:rsid w:val="005B466C"/>
    <w:rsid w:val="005B7FE8"/>
    <w:rsid w:val="005C0A9A"/>
    <w:rsid w:val="00603BE0"/>
    <w:rsid w:val="0063641C"/>
    <w:rsid w:val="0069682B"/>
    <w:rsid w:val="006C28B3"/>
    <w:rsid w:val="007049EB"/>
    <w:rsid w:val="00710271"/>
    <w:rsid w:val="00717C9F"/>
    <w:rsid w:val="007311FF"/>
    <w:rsid w:val="0076042D"/>
    <w:rsid w:val="007C55DB"/>
    <w:rsid w:val="007C5AD1"/>
    <w:rsid w:val="007D1852"/>
    <w:rsid w:val="007D2CEA"/>
    <w:rsid w:val="00814BF6"/>
    <w:rsid w:val="00871CB3"/>
    <w:rsid w:val="00883461"/>
    <w:rsid w:val="008E68DE"/>
    <w:rsid w:val="0090588D"/>
    <w:rsid w:val="0092778A"/>
    <w:rsid w:val="009534CE"/>
    <w:rsid w:val="009A1B98"/>
    <w:rsid w:val="00A12349"/>
    <w:rsid w:val="00A2238C"/>
    <w:rsid w:val="00A5747D"/>
    <w:rsid w:val="00A91908"/>
    <w:rsid w:val="00AA4551"/>
    <w:rsid w:val="00AD14A4"/>
    <w:rsid w:val="00AD5731"/>
    <w:rsid w:val="00AD7C32"/>
    <w:rsid w:val="00AF5F93"/>
    <w:rsid w:val="00AF796F"/>
    <w:rsid w:val="00B5202C"/>
    <w:rsid w:val="00B960C9"/>
    <w:rsid w:val="00BA5029"/>
    <w:rsid w:val="00BC2F3C"/>
    <w:rsid w:val="00C02721"/>
    <w:rsid w:val="00C36D65"/>
    <w:rsid w:val="00CB2DA6"/>
    <w:rsid w:val="00CE3307"/>
    <w:rsid w:val="00D76DF8"/>
    <w:rsid w:val="00DB5302"/>
    <w:rsid w:val="00DD6B1F"/>
    <w:rsid w:val="00E124F4"/>
    <w:rsid w:val="00E36337"/>
    <w:rsid w:val="00EB72AD"/>
    <w:rsid w:val="00EC37A1"/>
    <w:rsid w:val="00EF6C29"/>
    <w:rsid w:val="00F76072"/>
    <w:rsid w:val="00FB001B"/>
    <w:rsid w:val="00FD2BA8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1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2016-10-17T11:03:00Z</dcterms:created>
  <dcterms:modified xsi:type="dcterms:W3CDTF">2016-10-18T09:19:00Z</dcterms:modified>
</cp:coreProperties>
</file>